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73"/>
      </w:tblGrid>
      <w:tr w:rsidR="008F497C" w:rsidRPr="00E92AB8" w14:paraId="12FEC162" w14:textId="77777777" w:rsidTr="009A7B5C">
        <w:trPr>
          <w:cantSplit/>
          <w:trHeight w:val="419"/>
        </w:trPr>
        <w:tc>
          <w:tcPr>
            <w:tcW w:w="9673" w:type="dxa"/>
          </w:tcPr>
          <w:p w14:paraId="45B38E4C" w14:textId="346BAC38" w:rsidR="008F497C" w:rsidRPr="00085E9C" w:rsidRDefault="00762B8F" w:rsidP="002E2998">
            <w:pPr>
              <w:tabs>
                <w:tab w:val="center" w:pos="4153"/>
                <w:tab w:val="right" w:pos="8306"/>
              </w:tabs>
              <w:spacing w:after="120"/>
              <w:jc w:val="right"/>
              <w:rPr>
                <w:rFonts w:eastAsiaTheme="minorHAnsi"/>
                <w:sz w:val="18"/>
                <w:szCs w:val="18"/>
              </w:rPr>
            </w:pPr>
            <w:r w:rsidRPr="00085E9C">
              <w:rPr>
                <w:rFonts w:eastAsiaTheme="minorHAnsi"/>
                <w:sz w:val="18"/>
                <w:szCs w:val="18"/>
              </w:rPr>
              <w:t>Приложение №______ к договору поставк</w:t>
            </w:r>
            <w:r w:rsidR="00FC270B" w:rsidRPr="00085E9C">
              <w:rPr>
                <w:rFonts w:eastAsiaTheme="minorHAnsi"/>
                <w:sz w:val="18"/>
                <w:szCs w:val="18"/>
              </w:rPr>
              <w:t>и</w:t>
            </w:r>
            <w:r w:rsidR="006063E3" w:rsidRPr="00085E9C">
              <w:rPr>
                <w:rFonts w:eastAsiaTheme="minorHAnsi"/>
                <w:sz w:val="18"/>
                <w:szCs w:val="18"/>
              </w:rPr>
              <w:t xml:space="preserve"> </w:t>
            </w:r>
            <w:r w:rsidRPr="00085E9C">
              <w:rPr>
                <w:rFonts w:eastAsiaTheme="minorHAnsi"/>
                <w:sz w:val="18"/>
                <w:szCs w:val="18"/>
              </w:rPr>
              <w:t>№_________________ от _______202___</w:t>
            </w:r>
          </w:p>
          <w:p w14:paraId="307A8494" w14:textId="0ACE2FE9" w:rsidR="0011099D" w:rsidRPr="006063E3" w:rsidRDefault="0011099D" w:rsidP="00E92AB8">
            <w:pPr>
              <w:tabs>
                <w:tab w:val="center" w:pos="4153"/>
                <w:tab w:val="right" w:pos="8306"/>
              </w:tabs>
              <w:spacing w:after="120"/>
              <w:jc w:val="both"/>
              <w:rPr>
                <w:sz w:val="18"/>
                <w:szCs w:val="18"/>
              </w:rPr>
            </w:pPr>
          </w:p>
          <w:p w14:paraId="3AC489BC" w14:textId="69FA8768" w:rsidR="00E92AB8" w:rsidRDefault="00E92AB8" w:rsidP="002E2998">
            <w:pPr>
              <w:tabs>
                <w:tab w:val="center" w:pos="4153"/>
                <w:tab w:val="right" w:pos="8306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r w:rsidRPr="001C5134">
              <w:rPr>
                <w:b/>
                <w:sz w:val="24"/>
                <w:szCs w:val="24"/>
              </w:rPr>
              <w:t>Задание на оказание консультационных услуг/проведение инструктажа</w:t>
            </w:r>
          </w:p>
          <w:p w14:paraId="557E5F74" w14:textId="77777777" w:rsidR="000301FB" w:rsidRPr="00E92AB8" w:rsidRDefault="000301FB" w:rsidP="00E92AB8">
            <w:pPr>
              <w:tabs>
                <w:tab w:val="center" w:pos="4153"/>
                <w:tab w:val="right" w:pos="8306"/>
              </w:tabs>
              <w:spacing w:after="120"/>
              <w:jc w:val="both"/>
              <w:rPr>
                <w:b/>
                <w:sz w:val="24"/>
                <w:szCs w:val="24"/>
              </w:rPr>
            </w:pP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9"/>
              <w:gridCol w:w="136"/>
              <w:gridCol w:w="8374"/>
            </w:tblGrid>
            <w:tr w:rsidR="00E92AB8" w:rsidRPr="00E92AB8" w14:paraId="7711A8CA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67820" w14:textId="7665B08C" w:rsidR="00E92AB8" w:rsidRPr="002C577A" w:rsidRDefault="00E92AB8" w:rsidP="00D16A00">
                  <w:pPr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Поставщик обязуется оказать консультационные услуги/провести инструктаж (далее – Услуги)  для работников Покупателя по работе на следующем оборудовании: ___________________________________________(далее – Оборудование).  </w:t>
                  </w:r>
                </w:p>
              </w:tc>
            </w:tr>
            <w:tr w:rsidR="00E92AB8" w:rsidRPr="002C577A" w14:paraId="4D54A403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1F62C" w14:textId="7B713D63" w:rsidR="00E92AB8" w:rsidRPr="001C5134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Сроки оказания Услуг: </w:t>
                  </w:r>
                </w:p>
                <w:p w14:paraId="44ECDA94" w14:textId="01E14F75" w:rsidR="00E92AB8" w:rsidRPr="002C577A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начало: ________________ окончание:_______________</w:t>
                  </w:r>
                </w:p>
              </w:tc>
            </w:tr>
            <w:tr w:rsidR="00E92AB8" w:rsidRPr="00D16A00" w14:paraId="0475A89F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8A10B" w14:textId="062796F9" w:rsidR="00E92AB8" w:rsidRPr="002C577A" w:rsidRDefault="00E92AB8" w:rsidP="00D16A00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3.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Формат оказания Услуг: очный/онлайн (дистанционный)</w:t>
                  </w:r>
                  <w:r w:rsidR="00D16A0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r w:rsidRPr="000301FB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выбрать один из вариантов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).</w:t>
                  </w:r>
                </w:p>
              </w:tc>
            </w:tr>
            <w:tr w:rsidR="00E92AB8" w:rsidRPr="00E92AB8" w14:paraId="34AD3F39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B74CA" w14:textId="64F9D327" w:rsidR="00E92AB8" w:rsidRPr="000214A7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4.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Место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оказания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Услуг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r w:rsidRPr="002C57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адрес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>,</w:t>
                  </w:r>
                  <w:r w:rsidRPr="002C57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если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C57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Услуги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C57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оказываются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C57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C57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дистанционно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>):__________________________</w:t>
                  </w:r>
                </w:p>
              </w:tc>
            </w:tr>
            <w:tr w:rsidR="00E92AB8" w:rsidRPr="00E92AB8" w14:paraId="2EB98370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CEDCE" w14:textId="7EBC3C90" w:rsidR="00E92AB8" w:rsidRPr="001C5134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5.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Количество работников Покупателя, в отношении которых оказываются Услуги: _____ чел. и/или ________групп.</w:t>
                  </w:r>
                </w:p>
                <w:p w14:paraId="5FDEBED8" w14:textId="77777777" w:rsidR="00E92AB8" w:rsidRPr="002C577A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2AB8" w:rsidRPr="000214A7" w14:paraId="089D0D7D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BEFCC" w14:textId="38E7BF6D" w:rsidR="00E92AB8" w:rsidRPr="001C5134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6.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Количество часов оказания Услуг:___________________________. </w:t>
                  </w:r>
                </w:p>
                <w:p w14:paraId="3972EE34" w14:textId="77777777" w:rsidR="00E92AB8" w:rsidRPr="002C577A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2AB8" w:rsidRPr="006063E3" w14:paraId="322930EF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C732C" w14:textId="7D2B76BF" w:rsidR="00E92AB8" w:rsidRPr="002C577A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7.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 окончании Услуг Поставщик направляет подписанный со своей стороны акт сдачи-приемки оказанных услуг, составленный по форме приложения «А» к настоящему заданию, в двух экземплярах (далее-Акт).  Покупатель в течение 10 (десяти) рабочих дней подписывает акт  со своей стороны и направляет Поставщику один экземпляр, либо направляет мотивированный отказ от подписания с перечнем возражений.</w:t>
                  </w:r>
                </w:p>
              </w:tc>
            </w:tr>
            <w:tr w:rsidR="00E92AB8" w:rsidRPr="006063E3" w14:paraId="309C3377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52319" w14:textId="290391F3" w:rsidR="00E92AB8" w:rsidRPr="001C5134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8.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оимость Услуг составляет _____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________________и включает все затраты Поставщика, связанные с оказанием Услуг (доставка специалистов Поставщика при оказании Услуг на объекты Покупателя (если применимо), их размещение и др.).  Оказанные Услуги оплачиваются в течение 20 (двадцати) рабочих дней с даты подписания Сторонами Акта.   </w:t>
                  </w:r>
                </w:p>
                <w:p w14:paraId="4E38D00D" w14:textId="77777777" w:rsidR="00E92AB8" w:rsidRPr="002C577A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2AB8" w:rsidRPr="000214A7" w14:paraId="4A523EDE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754F2" w14:textId="02695D0D" w:rsidR="00E92AB8" w:rsidRPr="000214A7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9.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Дополнительные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требования</w:t>
                  </w:r>
                </w:p>
              </w:tc>
            </w:tr>
            <w:tr w:rsidR="00E92AB8" w:rsidRPr="00E92AB8" w14:paraId="21C085C9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0C3CD" w14:textId="12344205" w:rsidR="00E92AB8" w:rsidRPr="00E92AB8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Приложение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– </w:t>
                  </w: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форма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акта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сдачи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приемки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услуг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92AB8" w:rsidRPr="00E92AB8" w14:paraId="2680BF97" w14:textId="77777777" w:rsidTr="008F5011">
              <w:trPr>
                <w:gridAfter w:val="1"/>
                <w:wAfter w:w="8374" w:type="dxa"/>
              </w:trPr>
              <w:tc>
                <w:tcPr>
                  <w:tcW w:w="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294B8" w14:textId="767B8DB6" w:rsidR="00E92AB8" w:rsidRPr="00E92AB8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2AB8" w:rsidRPr="00E92AB8" w14:paraId="781345C0" w14:textId="77777777" w:rsidTr="008F5011">
              <w:trPr>
                <w:gridAfter w:val="1"/>
                <w:wAfter w:w="8374" w:type="dxa"/>
              </w:trPr>
              <w:tc>
                <w:tcPr>
                  <w:tcW w:w="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59050" w14:textId="77777777" w:rsidR="00E92AB8" w:rsidRPr="00E92AB8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2FEC160" w14:textId="7B5DD55A" w:rsidR="00C81F7B" w:rsidRPr="00E92AB8" w:rsidRDefault="00C81F7B" w:rsidP="00E92AB8">
            <w:pPr>
              <w:pStyle w:val="aa"/>
              <w:tabs>
                <w:tab w:val="center" w:pos="4153"/>
                <w:tab w:val="right" w:pos="8306"/>
              </w:tabs>
              <w:spacing w:after="120"/>
              <w:jc w:val="both"/>
            </w:pPr>
          </w:p>
        </w:tc>
      </w:tr>
    </w:tbl>
    <w:tbl>
      <w:tblPr>
        <w:tblStyle w:val="a9"/>
        <w:tblW w:w="970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8"/>
        <w:gridCol w:w="4599"/>
      </w:tblGrid>
      <w:tr w:rsidR="00F21730" w:rsidRPr="001C5134" w14:paraId="4F9BB06C" w14:textId="77777777" w:rsidTr="00CE6AFF">
        <w:tc>
          <w:tcPr>
            <w:tcW w:w="5108" w:type="dxa"/>
            <w:tcBorders>
              <w:right w:val="nil"/>
            </w:tcBorders>
          </w:tcPr>
          <w:p w14:paraId="1CD7483B" w14:textId="338A77A5" w:rsidR="00F21730" w:rsidRPr="00F21730" w:rsidRDefault="00F21730" w:rsidP="00A02E08">
            <w:pPr>
              <w:tabs>
                <w:tab w:val="left" w:pos="632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730">
              <w:rPr>
                <w:rFonts w:ascii="Times New Roman" w:hAnsi="Times New Roman" w:cs="Times New Roman"/>
                <w:b/>
                <w:sz w:val="20"/>
                <w:szCs w:val="20"/>
              </w:rPr>
              <w:t>ПОСТАВЩИК</w:t>
            </w:r>
          </w:p>
          <w:p w14:paraId="09FACF63" w14:textId="7777777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1D3944" w14:textId="0676997B" w:rsidR="00F21730" w:rsidRPr="00F21730" w:rsidRDefault="0092430A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 w:rsidR="00F21730" w:rsidRPr="00F21730">
              <w:rPr>
                <w:rFonts w:ascii="Times New Roman" w:hAnsi="Times New Roman" w:cs="Times New Roman"/>
                <w:sz w:val="20"/>
                <w:szCs w:val="20"/>
              </w:rPr>
              <w:t>_______________________</w:t>
            </w:r>
          </w:p>
          <w:p w14:paraId="2B2ACF47" w14:textId="7777777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5EAE16" w14:textId="16E18A98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8EA562" w14:textId="551C4DAE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DCDFC2" w14:textId="24C2491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7AC8A7" w14:textId="3BE1A352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43639E" w14:textId="3908349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D648E5" w14:textId="3750D33F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C4EB0F" w14:textId="162464ED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409265" w14:textId="28BB6C9C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426461" w14:textId="5909AF9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A21C14" w14:textId="7600E73C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B3E302" w14:textId="2DFEF950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AF41B7" w14:textId="1E7655B5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C2B907" w14:textId="78EF7BE8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71786F" w14:textId="0670F56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831B94" w14:textId="3F971874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91F435" w14:textId="2A6FD1B8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CD4C46" w14:textId="0444F8D1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0A0D37" w14:textId="0A5D28A7" w:rsidR="00F21730" w:rsidRPr="00F21730" w:rsidRDefault="00F21730" w:rsidP="0037149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8794AB" w14:textId="77777777" w:rsidR="00F21730" w:rsidRDefault="00F21730" w:rsidP="00371498">
            <w:pPr>
              <w:spacing w:before="60" w:after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5D02F2" w14:textId="0472C1F5" w:rsidR="00371498" w:rsidRPr="00F21730" w:rsidRDefault="00371498" w:rsidP="00371498">
            <w:pPr>
              <w:spacing w:before="60" w:after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9" w:type="dxa"/>
            <w:tcBorders>
              <w:left w:val="nil"/>
            </w:tcBorders>
          </w:tcPr>
          <w:p w14:paraId="5F494CEB" w14:textId="36C6ABAE" w:rsidR="00F21730" w:rsidRPr="00F21730" w:rsidRDefault="00E92AB8" w:rsidP="00E92A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ПОКУПАТЕЛЬ</w:t>
            </w:r>
          </w:p>
          <w:p w14:paraId="1A18C5CA" w14:textId="7777777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97166A" w14:textId="505708D3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17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02E08"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Pr="00F21730">
              <w:rPr>
                <w:rFonts w:ascii="Times New Roman" w:hAnsi="Times New Roman" w:cs="Times New Roman"/>
                <w:sz w:val="20"/>
                <w:szCs w:val="20"/>
              </w:rPr>
              <w:t>_____________________________</w:t>
            </w:r>
          </w:p>
          <w:p w14:paraId="4031BFE6" w14:textId="6883566B" w:rsidR="00F21730" w:rsidRPr="00F21730" w:rsidRDefault="00F21730" w:rsidP="00E92AB8">
            <w:pPr>
              <w:spacing w:before="6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W w:w="992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3964"/>
        <w:gridCol w:w="5394"/>
      </w:tblGrid>
      <w:tr w:rsidR="00371498" w:rsidRPr="001C5134" w14:paraId="1F40BD37" w14:textId="77777777" w:rsidTr="002B5FE2">
        <w:trPr>
          <w:trHeight w:val="499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15939F" w14:textId="77777777" w:rsidR="00371498" w:rsidRPr="002B5FE2" w:rsidRDefault="00371498" w:rsidP="00371498">
            <w:pPr>
              <w:spacing w:before="60" w:after="120"/>
              <w:jc w:val="right"/>
            </w:pPr>
            <w:r w:rsidRPr="002B5FE2">
              <w:t>Приложение А к приложению №_____к договору поставки № ______________ от _______ 202__ года</w:t>
            </w:r>
          </w:p>
          <w:p w14:paraId="5C074DCE" w14:textId="77777777" w:rsidR="00371498" w:rsidRDefault="00371498" w:rsidP="0092430A">
            <w:pPr>
              <w:jc w:val="center"/>
              <w:rPr>
                <w:b/>
                <w:lang w:eastAsia="en-US"/>
              </w:rPr>
            </w:pPr>
          </w:p>
        </w:tc>
      </w:tr>
      <w:tr w:rsidR="0092430A" w:rsidRPr="001C5134" w14:paraId="02E1F5F4" w14:textId="77777777" w:rsidTr="002B5FE2">
        <w:trPr>
          <w:trHeight w:val="499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3D8963" w14:textId="77777777" w:rsidR="00371498" w:rsidRDefault="00371498" w:rsidP="0092430A">
            <w:pPr>
              <w:jc w:val="center"/>
              <w:rPr>
                <w:b/>
                <w:lang w:eastAsia="en-US"/>
              </w:rPr>
            </w:pPr>
          </w:p>
          <w:p w14:paraId="4221438A" w14:textId="1706AD92" w:rsidR="0092430A" w:rsidRPr="001C5134" w:rsidRDefault="0092430A" w:rsidP="0092430A">
            <w:pPr>
              <w:jc w:val="center"/>
              <w:rPr>
                <w:b/>
                <w:lang w:eastAsia="en-US"/>
              </w:rPr>
            </w:pPr>
            <w:r w:rsidRPr="001C5134">
              <w:rPr>
                <w:b/>
                <w:lang w:eastAsia="en-US"/>
              </w:rPr>
              <w:t>Форма акта сдачи-приемки услуг</w:t>
            </w:r>
          </w:p>
          <w:p w14:paraId="1128DBD4" w14:textId="77777777" w:rsidR="0092430A" w:rsidRPr="001C5134" w:rsidRDefault="0092430A" w:rsidP="00E92AB8">
            <w:pPr>
              <w:jc w:val="both"/>
              <w:rPr>
                <w:b/>
                <w:lang w:eastAsia="en-US"/>
              </w:rPr>
            </w:pPr>
          </w:p>
        </w:tc>
      </w:tr>
      <w:tr w:rsidR="0092430A" w:rsidRPr="001C5134" w14:paraId="6F79685B" w14:textId="77777777" w:rsidTr="002B5FE2">
        <w:trPr>
          <w:trHeight w:val="605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A5317D" w14:textId="1897E26F" w:rsidR="0092430A" w:rsidRPr="001C5134" w:rsidRDefault="0092430A" w:rsidP="00E92AB8">
            <w:pPr>
              <w:jc w:val="both"/>
              <w:rPr>
                <w:lang w:val="en-US" w:eastAsia="en-US"/>
              </w:rPr>
            </w:pPr>
            <w:r w:rsidRPr="001C5134">
              <w:rPr>
                <w:lang w:eastAsia="en-US"/>
              </w:rPr>
              <w:t>г</w:t>
            </w:r>
            <w:r w:rsidRPr="001C5134">
              <w:rPr>
                <w:lang w:val="en-US" w:eastAsia="en-US"/>
              </w:rPr>
              <w:t>.__________</w:t>
            </w:r>
            <w:r w:rsidRPr="001C5134">
              <w:rPr>
                <w:lang w:val="en-US" w:eastAsia="en-US"/>
              </w:rPr>
              <w:tab/>
              <w:t xml:space="preserve"> </w:t>
            </w:r>
            <w:r w:rsidRPr="001C5134">
              <w:rPr>
                <w:lang w:eastAsia="en-US"/>
              </w:rPr>
              <w:t xml:space="preserve">     </w:t>
            </w:r>
            <w:r w:rsidRPr="001C5134">
              <w:rPr>
                <w:lang w:val="en-US" w:eastAsia="en-US"/>
              </w:rPr>
              <w:t xml:space="preserve">    </w:t>
            </w:r>
            <w:r w:rsidR="00180ECD">
              <w:rPr>
                <w:lang w:eastAsia="en-US"/>
              </w:rPr>
              <w:t xml:space="preserve">                                                                                                            </w:t>
            </w:r>
            <w:r w:rsidRPr="001C5134">
              <w:rPr>
                <w:lang w:val="en-US" w:eastAsia="en-US"/>
              </w:rPr>
              <w:t xml:space="preserve">  </w:t>
            </w:r>
            <w:r w:rsidRPr="001C5134">
              <w:rPr>
                <w:lang w:eastAsia="en-US"/>
              </w:rPr>
              <w:t xml:space="preserve"> </w:t>
            </w:r>
            <w:r w:rsidRPr="001C5134">
              <w:rPr>
                <w:lang w:val="en-US" w:eastAsia="en-US"/>
              </w:rPr>
              <w:t>«___» __________ 20</w:t>
            </w:r>
            <w:r w:rsidRPr="001C5134">
              <w:rPr>
                <w:lang w:eastAsia="en-US"/>
              </w:rPr>
              <w:t>_</w:t>
            </w:r>
            <w:r w:rsidRPr="001C5134">
              <w:rPr>
                <w:lang w:val="en-US" w:eastAsia="en-US"/>
              </w:rPr>
              <w:t xml:space="preserve">_ </w:t>
            </w:r>
            <w:r w:rsidRPr="001C5134">
              <w:rPr>
                <w:lang w:eastAsia="en-US"/>
              </w:rPr>
              <w:t>г</w:t>
            </w:r>
            <w:r w:rsidRPr="001C5134">
              <w:rPr>
                <w:lang w:val="en-US" w:eastAsia="en-US"/>
              </w:rPr>
              <w:t>.</w:t>
            </w:r>
          </w:p>
          <w:p w14:paraId="29684375" w14:textId="77777777" w:rsidR="0092430A" w:rsidRPr="001C5134" w:rsidRDefault="0092430A" w:rsidP="00E92AB8">
            <w:pPr>
              <w:jc w:val="both"/>
              <w:rPr>
                <w:lang w:val="en-US" w:eastAsia="en-US"/>
              </w:rPr>
            </w:pPr>
          </w:p>
        </w:tc>
      </w:tr>
      <w:tr w:rsidR="0092430A" w:rsidRPr="001C5134" w14:paraId="3AF058BF" w14:textId="77777777" w:rsidTr="002B5FE2">
        <w:trPr>
          <w:trHeight w:val="14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A55FF3" w14:textId="5F930262" w:rsidR="0092430A" w:rsidRPr="001C5134" w:rsidRDefault="0092430A" w:rsidP="00E92AB8">
            <w:pPr>
              <w:jc w:val="both"/>
            </w:pPr>
            <w:r w:rsidRPr="001C5134">
              <w:t xml:space="preserve">______________, именуемое в дальнейшем «Поставщик», в лице __________, действующ___ на основании ____________, с одной стороны и АО «КТК-Р», именуемое в дальнейшем "Покупатель", в лице ____________, действующ___ на основании ________, с другой стороны, составили настоящий Акт </w:t>
            </w:r>
            <w:r w:rsidRPr="001C5134">
              <w:rPr>
                <w:lang w:eastAsia="en-US"/>
              </w:rPr>
              <w:t>сдачи-приемки услуг</w:t>
            </w:r>
            <w:r w:rsidRPr="001C5134">
              <w:t xml:space="preserve"> (далее - Акт) по договору N ___ от "___" _________ _____ г. (далее - Договор) о нижеследующем.</w:t>
            </w:r>
          </w:p>
          <w:p w14:paraId="265EAE8B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</w:p>
          <w:p w14:paraId="195AC5FE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  <w:r w:rsidRPr="001C5134">
              <w:t>1.</w:t>
            </w:r>
            <w:r w:rsidRPr="001C5134">
              <w:tab/>
              <w:t>Описание Услуг: _____________________.</w:t>
            </w:r>
          </w:p>
          <w:p w14:paraId="4A6A5D4A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</w:p>
          <w:p w14:paraId="6D89CCAD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  <w:r w:rsidRPr="001C5134">
              <w:t>2.</w:t>
            </w:r>
            <w:r w:rsidRPr="001C5134">
              <w:tab/>
              <w:t>Детализация: ______________________________.</w:t>
            </w:r>
          </w:p>
          <w:p w14:paraId="5A7DFF28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</w:p>
          <w:p w14:paraId="2EB29A8B" w14:textId="77777777" w:rsidR="0092430A" w:rsidRPr="001C5134" w:rsidRDefault="0092430A" w:rsidP="00E92AB8">
            <w:pPr>
              <w:tabs>
                <w:tab w:val="left" w:pos="318"/>
              </w:tabs>
              <w:jc w:val="both"/>
            </w:pPr>
            <w:r w:rsidRPr="001C5134">
              <w:t>3. Место оказания Услуг:_______________________________________</w:t>
            </w:r>
          </w:p>
          <w:p w14:paraId="14DF8763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</w:p>
          <w:p w14:paraId="5E599FFA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  <w:r w:rsidRPr="001C5134">
              <w:lastRenderedPageBreak/>
              <w:t>4. Стоимость оказанных Услуг:__________________ (</w:t>
            </w:r>
            <w:r w:rsidRPr="001C5134">
              <w:rPr>
                <w:i/>
              </w:rPr>
              <w:t>сумма прописью</w:t>
            </w:r>
            <w:r w:rsidRPr="001C5134">
              <w:t xml:space="preserve">), включая НДС в размере_______%, что составляет_____________ </w:t>
            </w:r>
            <w:r w:rsidRPr="001C5134">
              <w:rPr>
                <w:i/>
                <w:u w:val="single"/>
              </w:rPr>
              <w:t>(сумма прописью)*.</w:t>
            </w:r>
            <w:r w:rsidRPr="001C5134">
              <w:t xml:space="preserve"> </w:t>
            </w:r>
          </w:p>
          <w:p w14:paraId="2F5B30CF" w14:textId="77777777" w:rsidR="0092430A" w:rsidRPr="001C5134" w:rsidRDefault="0092430A" w:rsidP="00E92AB8">
            <w:pPr>
              <w:jc w:val="both"/>
            </w:pPr>
          </w:p>
          <w:p w14:paraId="586C39C2" w14:textId="77777777" w:rsidR="0092430A" w:rsidRPr="001C5134" w:rsidRDefault="0092430A" w:rsidP="00E92AB8">
            <w:pPr>
              <w:jc w:val="both"/>
            </w:pPr>
            <w:r w:rsidRPr="001C5134">
              <w:t xml:space="preserve">5. Размер  выплаченного аванса:_________________, включая  НДС в размере___%, что составляет        </w:t>
            </w:r>
            <w:r w:rsidRPr="001C5134">
              <w:rPr>
                <w:i/>
              </w:rPr>
              <w:t>_____(сумма прописью).</w:t>
            </w:r>
          </w:p>
          <w:p w14:paraId="4AF0A908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</w:p>
          <w:p w14:paraId="4E9DFFE6" w14:textId="77777777" w:rsidR="002B5FE2" w:rsidRDefault="0092430A" w:rsidP="00E92AB8">
            <w:pPr>
              <w:tabs>
                <w:tab w:val="left" w:pos="317"/>
              </w:tabs>
              <w:jc w:val="both"/>
            </w:pPr>
            <w:r w:rsidRPr="001C5134">
              <w:t>6. Сумма к оплате по Акту:____________________, включая НДС в размере___ %, что составляет ____________</w:t>
            </w:r>
          </w:p>
          <w:p w14:paraId="0D9184C8" w14:textId="77F35F5A" w:rsidR="0092430A" w:rsidRPr="001C5134" w:rsidRDefault="0092430A" w:rsidP="00E92AB8">
            <w:pPr>
              <w:tabs>
                <w:tab w:val="left" w:pos="317"/>
              </w:tabs>
              <w:jc w:val="both"/>
            </w:pPr>
            <w:r w:rsidRPr="001C5134">
              <w:t xml:space="preserve">( сумма прописью)*. </w:t>
            </w:r>
          </w:p>
          <w:p w14:paraId="229F9D36" w14:textId="77777777" w:rsidR="0092430A" w:rsidRPr="001C5134" w:rsidRDefault="0092430A" w:rsidP="00E92AB8">
            <w:pPr>
              <w:tabs>
                <w:tab w:val="left" w:pos="0"/>
              </w:tabs>
              <w:jc w:val="both"/>
            </w:pPr>
          </w:p>
          <w:p w14:paraId="605EEF11" w14:textId="77777777" w:rsidR="0092430A" w:rsidRPr="001C5134" w:rsidRDefault="0092430A" w:rsidP="00E92AB8">
            <w:pPr>
              <w:tabs>
                <w:tab w:val="left" w:pos="0"/>
              </w:tabs>
              <w:jc w:val="both"/>
            </w:pPr>
          </w:p>
          <w:p w14:paraId="35063FD6" w14:textId="77777777" w:rsidR="0092430A" w:rsidRPr="001C5134" w:rsidRDefault="0092430A" w:rsidP="00E92AB8">
            <w:pPr>
              <w:tabs>
                <w:tab w:val="left" w:pos="0"/>
              </w:tabs>
              <w:jc w:val="both"/>
            </w:pPr>
            <w:r w:rsidRPr="001C5134">
              <w:t>7. Прочие характеристики и особые примечания: _____________________________________________.</w:t>
            </w:r>
          </w:p>
          <w:p w14:paraId="4BCBB45B" w14:textId="77777777" w:rsidR="0092430A" w:rsidRPr="001C5134" w:rsidRDefault="0092430A" w:rsidP="00E92AB8">
            <w:pPr>
              <w:jc w:val="both"/>
            </w:pPr>
            <w:r w:rsidRPr="001C5134">
              <w:t>8. Дата сдачи – приемки Услуг: _________________.</w:t>
            </w:r>
          </w:p>
          <w:p w14:paraId="60D2E910" w14:textId="77777777" w:rsidR="0092430A" w:rsidRPr="001C5134" w:rsidRDefault="0092430A" w:rsidP="00E92AB8">
            <w:pPr>
              <w:jc w:val="both"/>
            </w:pPr>
          </w:p>
          <w:p w14:paraId="1643FB22" w14:textId="77777777" w:rsidR="0092430A" w:rsidRPr="001C5134" w:rsidRDefault="0092430A" w:rsidP="00E92AB8">
            <w:pPr>
              <w:jc w:val="both"/>
            </w:pPr>
            <w:r w:rsidRPr="001C5134">
              <w:t>9. Претензии к качеству:  _____________________.</w:t>
            </w:r>
          </w:p>
          <w:p w14:paraId="4906058B" w14:textId="77777777" w:rsidR="0092430A" w:rsidRPr="001C5134" w:rsidRDefault="0092430A" w:rsidP="00E92AB8">
            <w:pPr>
              <w:jc w:val="both"/>
            </w:pPr>
          </w:p>
          <w:p w14:paraId="070F7633" w14:textId="10B98E92" w:rsidR="0092430A" w:rsidRPr="001C5134" w:rsidRDefault="0092430A" w:rsidP="00E92AB8">
            <w:pPr>
              <w:jc w:val="both"/>
            </w:pPr>
            <w:r w:rsidRPr="001C5134">
              <w:t xml:space="preserve">10. Настоящий Акт составлен в двух идентичных экземплярах, </w:t>
            </w:r>
            <w:r w:rsidR="00B548BB">
              <w:t>имеющих равную юридическую силу</w:t>
            </w:r>
            <w:r w:rsidRPr="001C5134">
              <w:t>. По подписании настоящего Акта сдача - приемка и подтверждение качества оказанных Услуг считаются завершенными.</w:t>
            </w:r>
            <w:r w:rsidRPr="001C5134">
              <w:cr/>
            </w:r>
          </w:p>
          <w:p w14:paraId="773627B0" w14:textId="77777777" w:rsidR="0092430A" w:rsidRPr="001C5134" w:rsidRDefault="0092430A" w:rsidP="00E92AB8">
            <w:pPr>
              <w:jc w:val="both"/>
            </w:pPr>
          </w:p>
          <w:p w14:paraId="5A3C524E" w14:textId="08918CC5" w:rsidR="0092430A" w:rsidRPr="001C5134" w:rsidRDefault="0092430A" w:rsidP="00E92AB8">
            <w:pPr>
              <w:jc w:val="both"/>
            </w:pPr>
          </w:p>
        </w:tc>
      </w:tr>
      <w:tr w:rsidR="0092430A" w:rsidRPr="001C5134" w14:paraId="11EB900D" w14:textId="77777777" w:rsidTr="002B5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single" w:sz="18" w:space="0" w:color="C0C0C0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565" w:type="dxa"/>
          <w:wAfter w:w="5394" w:type="dxa"/>
        </w:trPr>
        <w:tc>
          <w:tcPr>
            <w:tcW w:w="3964" w:type="dxa"/>
            <w:tcBorders>
              <w:right w:val="nil"/>
            </w:tcBorders>
          </w:tcPr>
          <w:p w14:paraId="6688CD9A" w14:textId="77777777" w:rsidR="0092430A" w:rsidRPr="001C5134" w:rsidRDefault="0092430A" w:rsidP="00E92AB8">
            <w:pPr>
              <w:jc w:val="both"/>
              <w:rPr>
                <w:b/>
                <w:bCs/>
              </w:rPr>
            </w:pPr>
          </w:p>
        </w:tc>
      </w:tr>
    </w:tbl>
    <w:p w14:paraId="1501F41A" w14:textId="77777777" w:rsidR="00E051B4" w:rsidRPr="001C5134" w:rsidRDefault="00E051B4" w:rsidP="00E92AB8">
      <w:pPr>
        <w:jc w:val="both"/>
        <w:rPr>
          <w:sz w:val="24"/>
          <w:szCs w:val="24"/>
        </w:rPr>
      </w:pPr>
    </w:p>
    <w:tbl>
      <w:tblPr>
        <w:tblStyle w:val="a9"/>
        <w:tblW w:w="1013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4"/>
        <w:gridCol w:w="4599"/>
      </w:tblGrid>
      <w:tr w:rsidR="00A02E08" w:rsidRPr="00F21730" w14:paraId="514656EE" w14:textId="77777777" w:rsidTr="000A0D57">
        <w:tc>
          <w:tcPr>
            <w:tcW w:w="5534" w:type="dxa"/>
            <w:tcBorders>
              <w:right w:val="nil"/>
            </w:tcBorders>
          </w:tcPr>
          <w:p w14:paraId="0B15AA2B" w14:textId="77777777" w:rsidR="00B548BB" w:rsidRPr="00F21730" w:rsidRDefault="00B548BB" w:rsidP="00B548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ПОКУПАТЕЛЬ</w:t>
            </w:r>
          </w:p>
          <w:p w14:paraId="7E8118D1" w14:textId="5E50DB9B" w:rsidR="00A02E08" w:rsidRPr="00F21730" w:rsidRDefault="00A02E08" w:rsidP="000A0D57">
            <w:pPr>
              <w:tabs>
                <w:tab w:val="left" w:pos="632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9A1FCA4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65FD04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 w:rsidRPr="00F21730">
              <w:rPr>
                <w:rFonts w:ascii="Times New Roman" w:hAnsi="Times New Roman" w:cs="Times New Roman"/>
                <w:sz w:val="20"/>
                <w:szCs w:val="20"/>
              </w:rPr>
              <w:t>_______________________</w:t>
            </w:r>
          </w:p>
          <w:p w14:paraId="61A84955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123BA4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86BC6D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F75DC5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D4FC93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EA5B1C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B6147F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3CFF03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0FFCBD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4DB28E" w14:textId="77777777" w:rsidR="00A02E08" w:rsidRPr="00F21730" w:rsidRDefault="00A02E08" w:rsidP="000A0D57">
            <w:pPr>
              <w:spacing w:before="6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9" w:type="dxa"/>
            <w:tcBorders>
              <w:left w:val="nil"/>
            </w:tcBorders>
          </w:tcPr>
          <w:p w14:paraId="63D4BFD1" w14:textId="0D4E7226" w:rsidR="00A02E08" w:rsidRPr="00F21730" w:rsidRDefault="00B548BB" w:rsidP="00B548BB">
            <w:pPr>
              <w:ind w:firstLine="13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1730">
              <w:rPr>
                <w:rFonts w:ascii="Times New Roman" w:hAnsi="Times New Roman" w:cs="Times New Roman"/>
                <w:b/>
                <w:sz w:val="20"/>
                <w:szCs w:val="20"/>
              </w:rPr>
              <w:t>ПОСТАВЩИК</w:t>
            </w:r>
          </w:p>
          <w:p w14:paraId="73CFAD1C" w14:textId="77777777" w:rsidR="00A02E08" w:rsidRPr="00F21730" w:rsidRDefault="00A02E08" w:rsidP="00B548BB">
            <w:pPr>
              <w:ind w:firstLine="13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17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Pr="00F21730">
              <w:rPr>
                <w:rFonts w:ascii="Times New Roman" w:hAnsi="Times New Roman" w:cs="Times New Roman"/>
                <w:sz w:val="20"/>
                <w:szCs w:val="20"/>
              </w:rPr>
              <w:t>_____________________________</w:t>
            </w:r>
          </w:p>
          <w:p w14:paraId="01310981" w14:textId="1CDBC515" w:rsidR="00A02E08" w:rsidRPr="00F21730" w:rsidRDefault="00B548BB" w:rsidP="00B548BB">
            <w:pPr>
              <w:spacing w:before="60" w:after="120"/>
              <w:ind w:firstLine="13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</w:t>
            </w:r>
            <w:bookmarkStart w:id="0" w:name="_GoBack"/>
            <w:bookmarkEnd w:id="0"/>
          </w:p>
        </w:tc>
      </w:tr>
    </w:tbl>
    <w:p w14:paraId="2FE09429" w14:textId="77777777" w:rsidR="00074B09" w:rsidRPr="001C5134" w:rsidRDefault="00074B09" w:rsidP="00E92AB8">
      <w:pPr>
        <w:jc w:val="both"/>
        <w:rPr>
          <w:b/>
        </w:rPr>
      </w:pPr>
    </w:p>
    <w:sectPr w:rsidR="00074B09" w:rsidRPr="001C5134" w:rsidSect="00B84A78">
      <w:headerReference w:type="default" r:id="rId11"/>
      <w:footerReference w:type="default" r:id="rId12"/>
      <w:headerReference w:type="first" r:id="rId13"/>
      <w:pgSz w:w="11906" w:h="16838"/>
      <w:pgMar w:top="568" w:right="707" w:bottom="1134" w:left="1134" w:header="454" w:footer="16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08DE84" w14:textId="77777777" w:rsidR="00241F68" w:rsidRDefault="00241F68">
      <w:r>
        <w:separator/>
      </w:r>
    </w:p>
  </w:endnote>
  <w:endnote w:type="continuationSeparator" w:id="0">
    <w:p w14:paraId="33AF0322" w14:textId="77777777" w:rsidR="00241F68" w:rsidRDefault="00241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5661693"/>
      <w:docPartObj>
        <w:docPartGallery w:val="Page Numbers (Top of Page)"/>
        <w:docPartUnique/>
      </w:docPartObj>
    </w:sdtPr>
    <w:sdtEndPr/>
    <w:sdtContent>
      <w:p w14:paraId="6C374B21" w14:textId="5B3D5C36" w:rsidR="00FD76A7" w:rsidRDefault="00FD76A7" w:rsidP="0051535F">
        <w:pPr>
          <w:pStyle w:val="a6"/>
          <w:jc w:val="center"/>
        </w:pPr>
        <w:r>
          <w:t xml:space="preserve">Стр.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 w:rsidR="00B548BB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из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 w:rsidR="00B548BB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12FEC183" w14:textId="7216B554" w:rsidR="00FD76A7" w:rsidRPr="00AA4CC5" w:rsidRDefault="00FD76A7" w:rsidP="009508D9">
    <w:pPr>
      <w:pStyle w:val="a6"/>
      <w:jc w:val="center"/>
    </w:pPr>
  </w:p>
  <w:p w14:paraId="746F0EFB" w14:textId="77777777" w:rsidR="00FD76A7" w:rsidRDefault="00FD76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7B69D9" w14:textId="77777777" w:rsidR="00241F68" w:rsidRDefault="00241F68">
      <w:r>
        <w:separator/>
      </w:r>
    </w:p>
  </w:footnote>
  <w:footnote w:type="continuationSeparator" w:id="0">
    <w:p w14:paraId="4E5F8D6B" w14:textId="77777777" w:rsidR="00241F68" w:rsidRDefault="00241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EC180" w14:textId="64D079D2" w:rsidR="00FD76A7" w:rsidRPr="00CB3C5F" w:rsidRDefault="00FD76A7" w:rsidP="007365DE">
    <w:pPr>
      <w:pStyle w:val="a4"/>
      <w:jc w:val="center"/>
      <w:rPr>
        <w:sz w:val="24"/>
        <w:szCs w:val="24"/>
      </w:rPr>
    </w:pPr>
  </w:p>
  <w:p w14:paraId="71D98FA9" w14:textId="77777777" w:rsidR="00FD76A7" w:rsidRDefault="00FD76A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73" w:type="dxa"/>
      <w:tblInd w:w="108" w:type="dxa"/>
      <w:tblLayout w:type="fixed"/>
      <w:tblLook w:val="0000" w:firstRow="0" w:lastRow="0" w:firstColumn="0" w:lastColumn="0" w:noHBand="0" w:noVBand="0"/>
    </w:tblPr>
    <w:tblGrid>
      <w:gridCol w:w="9673"/>
    </w:tblGrid>
    <w:tr w:rsidR="003A7044" w:rsidRPr="00AA4AE5" w14:paraId="1B8EC272" w14:textId="77777777" w:rsidTr="003A7044">
      <w:trPr>
        <w:cantSplit/>
        <w:trHeight w:val="95"/>
      </w:trPr>
      <w:tc>
        <w:tcPr>
          <w:tcW w:w="9673" w:type="dxa"/>
        </w:tcPr>
        <w:p w14:paraId="442D5E7D" w14:textId="2E72F793" w:rsidR="003A7044" w:rsidRPr="00AA4AE5" w:rsidRDefault="003A7044" w:rsidP="00A65CA8">
          <w:pPr>
            <w:tabs>
              <w:tab w:val="center" w:pos="4153"/>
              <w:tab w:val="right" w:pos="8306"/>
            </w:tabs>
            <w:ind w:left="-108"/>
            <w:jc w:val="center"/>
            <w:rPr>
              <w:b/>
              <w:lang w:eastAsia="en-US"/>
            </w:rPr>
          </w:pPr>
        </w:p>
      </w:tc>
    </w:tr>
  </w:tbl>
  <w:p w14:paraId="12FEC184" w14:textId="7F6480E0" w:rsidR="00FD76A7" w:rsidRDefault="00FD76A7" w:rsidP="008E2AE6">
    <w:pPr>
      <w:tabs>
        <w:tab w:val="right" w:pos="9355"/>
      </w:tabs>
      <w:jc w:val="center"/>
      <w:rPr>
        <w:b/>
        <w:color w:val="D12C3A"/>
        <w:spacing w:val="26"/>
      </w:rPr>
    </w:pPr>
  </w:p>
  <w:p w14:paraId="12FEC187" w14:textId="77777777" w:rsidR="00FD76A7" w:rsidRDefault="00FD76A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A03E6"/>
    <w:multiLevelType w:val="hybridMultilevel"/>
    <w:tmpl w:val="1BB0B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D1795D"/>
    <w:multiLevelType w:val="hybridMultilevel"/>
    <w:tmpl w:val="0A64D94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2748E4"/>
    <w:multiLevelType w:val="hybridMultilevel"/>
    <w:tmpl w:val="BB66F0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62B"/>
    <w:rsid w:val="0000456D"/>
    <w:rsid w:val="00006444"/>
    <w:rsid w:val="0000682A"/>
    <w:rsid w:val="000214A7"/>
    <w:rsid w:val="0002309B"/>
    <w:rsid w:val="000301FB"/>
    <w:rsid w:val="00030B75"/>
    <w:rsid w:val="00032328"/>
    <w:rsid w:val="00043D57"/>
    <w:rsid w:val="000442CA"/>
    <w:rsid w:val="000475DF"/>
    <w:rsid w:val="0005077A"/>
    <w:rsid w:val="00054B5D"/>
    <w:rsid w:val="00060FE1"/>
    <w:rsid w:val="00061F7B"/>
    <w:rsid w:val="000644FD"/>
    <w:rsid w:val="00064FF8"/>
    <w:rsid w:val="0007030B"/>
    <w:rsid w:val="00070EE9"/>
    <w:rsid w:val="00074B09"/>
    <w:rsid w:val="00085E9C"/>
    <w:rsid w:val="00095379"/>
    <w:rsid w:val="000A3B9D"/>
    <w:rsid w:val="000A7471"/>
    <w:rsid w:val="000A7CC1"/>
    <w:rsid w:val="000B0092"/>
    <w:rsid w:val="000B3862"/>
    <w:rsid w:val="000C6FEA"/>
    <w:rsid w:val="000D32DF"/>
    <w:rsid w:val="000D534E"/>
    <w:rsid w:val="000D6416"/>
    <w:rsid w:val="000E3BEA"/>
    <w:rsid w:val="000F085E"/>
    <w:rsid w:val="000F26AE"/>
    <w:rsid w:val="000F35D3"/>
    <w:rsid w:val="000F506D"/>
    <w:rsid w:val="00101D48"/>
    <w:rsid w:val="0010430F"/>
    <w:rsid w:val="00104A77"/>
    <w:rsid w:val="00104F34"/>
    <w:rsid w:val="0011099D"/>
    <w:rsid w:val="0012698B"/>
    <w:rsid w:val="0014702E"/>
    <w:rsid w:val="001671D7"/>
    <w:rsid w:val="00172B7E"/>
    <w:rsid w:val="00172F69"/>
    <w:rsid w:val="0017521E"/>
    <w:rsid w:val="00180ECD"/>
    <w:rsid w:val="00182C25"/>
    <w:rsid w:val="00186129"/>
    <w:rsid w:val="001926BD"/>
    <w:rsid w:val="00193F1B"/>
    <w:rsid w:val="001A132E"/>
    <w:rsid w:val="001A21C2"/>
    <w:rsid w:val="001A394D"/>
    <w:rsid w:val="001A78AC"/>
    <w:rsid w:val="001B1566"/>
    <w:rsid w:val="001C29C2"/>
    <w:rsid w:val="001C5134"/>
    <w:rsid w:val="001C707F"/>
    <w:rsid w:val="001D1D43"/>
    <w:rsid w:val="001F088C"/>
    <w:rsid w:val="001F1076"/>
    <w:rsid w:val="001F1B8C"/>
    <w:rsid w:val="00214AFB"/>
    <w:rsid w:val="00216B62"/>
    <w:rsid w:val="00223A69"/>
    <w:rsid w:val="002262BB"/>
    <w:rsid w:val="002339B5"/>
    <w:rsid w:val="0023428C"/>
    <w:rsid w:val="00241F68"/>
    <w:rsid w:val="00245087"/>
    <w:rsid w:val="0024623B"/>
    <w:rsid w:val="002511DD"/>
    <w:rsid w:val="002555F9"/>
    <w:rsid w:val="00256B6A"/>
    <w:rsid w:val="002629E8"/>
    <w:rsid w:val="002712D1"/>
    <w:rsid w:val="00276560"/>
    <w:rsid w:val="00283FB9"/>
    <w:rsid w:val="002970F3"/>
    <w:rsid w:val="002A2239"/>
    <w:rsid w:val="002A24E9"/>
    <w:rsid w:val="002A30AA"/>
    <w:rsid w:val="002B2904"/>
    <w:rsid w:val="002B5C1D"/>
    <w:rsid w:val="002B5FE2"/>
    <w:rsid w:val="002B6ADB"/>
    <w:rsid w:val="002C466F"/>
    <w:rsid w:val="002C577A"/>
    <w:rsid w:val="002C6FB2"/>
    <w:rsid w:val="002D3167"/>
    <w:rsid w:val="002E020F"/>
    <w:rsid w:val="002E2998"/>
    <w:rsid w:val="002F78C1"/>
    <w:rsid w:val="0031343C"/>
    <w:rsid w:val="0031462D"/>
    <w:rsid w:val="0031546B"/>
    <w:rsid w:val="003276CD"/>
    <w:rsid w:val="00333F77"/>
    <w:rsid w:val="00340977"/>
    <w:rsid w:val="00343981"/>
    <w:rsid w:val="00343CB7"/>
    <w:rsid w:val="0034488A"/>
    <w:rsid w:val="0034695C"/>
    <w:rsid w:val="0035243C"/>
    <w:rsid w:val="003543F2"/>
    <w:rsid w:val="003548E2"/>
    <w:rsid w:val="0035627A"/>
    <w:rsid w:val="00356D94"/>
    <w:rsid w:val="00371498"/>
    <w:rsid w:val="00371E92"/>
    <w:rsid w:val="00386631"/>
    <w:rsid w:val="0039596E"/>
    <w:rsid w:val="003A4260"/>
    <w:rsid w:val="003A7044"/>
    <w:rsid w:val="003A73CC"/>
    <w:rsid w:val="003C5740"/>
    <w:rsid w:val="003C6CEA"/>
    <w:rsid w:val="003D5CA4"/>
    <w:rsid w:val="003E6555"/>
    <w:rsid w:val="003F2536"/>
    <w:rsid w:val="003F5396"/>
    <w:rsid w:val="00400E73"/>
    <w:rsid w:val="004029D2"/>
    <w:rsid w:val="00406417"/>
    <w:rsid w:val="00406883"/>
    <w:rsid w:val="00416330"/>
    <w:rsid w:val="00417297"/>
    <w:rsid w:val="0041797C"/>
    <w:rsid w:val="0042262C"/>
    <w:rsid w:val="004238FD"/>
    <w:rsid w:val="00426063"/>
    <w:rsid w:val="00430F96"/>
    <w:rsid w:val="00435291"/>
    <w:rsid w:val="004364F0"/>
    <w:rsid w:val="0044496B"/>
    <w:rsid w:val="004511C7"/>
    <w:rsid w:val="00455E1E"/>
    <w:rsid w:val="00455F74"/>
    <w:rsid w:val="0045603D"/>
    <w:rsid w:val="00461F99"/>
    <w:rsid w:val="00480FEB"/>
    <w:rsid w:val="00483664"/>
    <w:rsid w:val="00493F01"/>
    <w:rsid w:val="00494E6B"/>
    <w:rsid w:val="00497448"/>
    <w:rsid w:val="004A1C35"/>
    <w:rsid w:val="004A4EB5"/>
    <w:rsid w:val="004A5493"/>
    <w:rsid w:val="004A6364"/>
    <w:rsid w:val="004A7B95"/>
    <w:rsid w:val="004B1CC8"/>
    <w:rsid w:val="004B4C30"/>
    <w:rsid w:val="004B65D1"/>
    <w:rsid w:val="004B71C5"/>
    <w:rsid w:val="004C482B"/>
    <w:rsid w:val="004E507A"/>
    <w:rsid w:val="004E5E49"/>
    <w:rsid w:val="004E7F6A"/>
    <w:rsid w:val="004F0071"/>
    <w:rsid w:val="004F3FA2"/>
    <w:rsid w:val="004F5234"/>
    <w:rsid w:val="004F551A"/>
    <w:rsid w:val="00512AAD"/>
    <w:rsid w:val="0051535F"/>
    <w:rsid w:val="005240C6"/>
    <w:rsid w:val="005344A6"/>
    <w:rsid w:val="0053568F"/>
    <w:rsid w:val="00546F9E"/>
    <w:rsid w:val="00553108"/>
    <w:rsid w:val="005541C1"/>
    <w:rsid w:val="00561BD2"/>
    <w:rsid w:val="00566B87"/>
    <w:rsid w:val="00567316"/>
    <w:rsid w:val="00573365"/>
    <w:rsid w:val="0058128A"/>
    <w:rsid w:val="005814BC"/>
    <w:rsid w:val="005849CF"/>
    <w:rsid w:val="00591640"/>
    <w:rsid w:val="005948ED"/>
    <w:rsid w:val="005962B2"/>
    <w:rsid w:val="005A2735"/>
    <w:rsid w:val="005C01C7"/>
    <w:rsid w:val="005C1B79"/>
    <w:rsid w:val="005C53F2"/>
    <w:rsid w:val="005C5D05"/>
    <w:rsid w:val="005E0E1F"/>
    <w:rsid w:val="005E26CD"/>
    <w:rsid w:val="005E3904"/>
    <w:rsid w:val="005E6A03"/>
    <w:rsid w:val="0060067F"/>
    <w:rsid w:val="006063E3"/>
    <w:rsid w:val="0061062B"/>
    <w:rsid w:val="0061370C"/>
    <w:rsid w:val="00613B64"/>
    <w:rsid w:val="0061768E"/>
    <w:rsid w:val="00620FBE"/>
    <w:rsid w:val="00622100"/>
    <w:rsid w:val="00634316"/>
    <w:rsid w:val="00635F9F"/>
    <w:rsid w:val="00636AC8"/>
    <w:rsid w:val="00640E37"/>
    <w:rsid w:val="006426A0"/>
    <w:rsid w:val="00642B6B"/>
    <w:rsid w:val="006433B0"/>
    <w:rsid w:val="00644BCB"/>
    <w:rsid w:val="006474C3"/>
    <w:rsid w:val="006522FF"/>
    <w:rsid w:val="00661B76"/>
    <w:rsid w:val="006670F5"/>
    <w:rsid w:val="00667F3A"/>
    <w:rsid w:val="00677D69"/>
    <w:rsid w:val="006820B4"/>
    <w:rsid w:val="006835ED"/>
    <w:rsid w:val="006854DD"/>
    <w:rsid w:val="00687049"/>
    <w:rsid w:val="0069027D"/>
    <w:rsid w:val="006955F3"/>
    <w:rsid w:val="006A02A5"/>
    <w:rsid w:val="006B0027"/>
    <w:rsid w:val="006C154A"/>
    <w:rsid w:val="006C317C"/>
    <w:rsid w:val="006C3B80"/>
    <w:rsid w:val="006C610E"/>
    <w:rsid w:val="006C6862"/>
    <w:rsid w:val="006C68DF"/>
    <w:rsid w:val="006D0A80"/>
    <w:rsid w:val="006D2AB8"/>
    <w:rsid w:val="006E1DC1"/>
    <w:rsid w:val="006F2C67"/>
    <w:rsid w:val="006F7877"/>
    <w:rsid w:val="006F7EF3"/>
    <w:rsid w:val="00701B13"/>
    <w:rsid w:val="00706CFE"/>
    <w:rsid w:val="00713787"/>
    <w:rsid w:val="00727003"/>
    <w:rsid w:val="007273D7"/>
    <w:rsid w:val="007365DE"/>
    <w:rsid w:val="00737708"/>
    <w:rsid w:val="0073774B"/>
    <w:rsid w:val="00753571"/>
    <w:rsid w:val="00757D44"/>
    <w:rsid w:val="00762B8F"/>
    <w:rsid w:val="00763ABB"/>
    <w:rsid w:val="00773E29"/>
    <w:rsid w:val="0077400B"/>
    <w:rsid w:val="00774C2A"/>
    <w:rsid w:val="00777D33"/>
    <w:rsid w:val="007836A2"/>
    <w:rsid w:val="00784D9A"/>
    <w:rsid w:val="007948A3"/>
    <w:rsid w:val="0079737F"/>
    <w:rsid w:val="007A0BC3"/>
    <w:rsid w:val="007A1AC7"/>
    <w:rsid w:val="007B62BA"/>
    <w:rsid w:val="007C0FC1"/>
    <w:rsid w:val="007D509D"/>
    <w:rsid w:val="007E390A"/>
    <w:rsid w:val="007E768E"/>
    <w:rsid w:val="007F07B2"/>
    <w:rsid w:val="007F2424"/>
    <w:rsid w:val="007F3A3F"/>
    <w:rsid w:val="007F70DB"/>
    <w:rsid w:val="00800FD1"/>
    <w:rsid w:val="00807C7F"/>
    <w:rsid w:val="00811418"/>
    <w:rsid w:val="008312E4"/>
    <w:rsid w:val="008340AE"/>
    <w:rsid w:val="00837716"/>
    <w:rsid w:val="0085602F"/>
    <w:rsid w:val="00866007"/>
    <w:rsid w:val="00871D07"/>
    <w:rsid w:val="00875C8F"/>
    <w:rsid w:val="00876787"/>
    <w:rsid w:val="00876DAD"/>
    <w:rsid w:val="00882E0A"/>
    <w:rsid w:val="00895046"/>
    <w:rsid w:val="008B2902"/>
    <w:rsid w:val="008B47E7"/>
    <w:rsid w:val="008B52E1"/>
    <w:rsid w:val="008C25C1"/>
    <w:rsid w:val="008C2AF2"/>
    <w:rsid w:val="008C42AA"/>
    <w:rsid w:val="008D3438"/>
    <w:rsid w:val="008D61A8"/>
    <w:rsid w:val="008E2A22"/>
    <w:rsid w:val="008E2AE6"/>
    <w:rsid w:val="008E321C"/>
    <w:rsid w:val="008E548D"/>
    <w:rsid w:val="008E57A6"/>
    <w:rsid w:val="008F497C"/>
    <w:rsid w:val="008F5011"/>
    <w:rsid w:val="00901A0B"/>
    <w:rsid w:val="00912A0E"/>
    <w:rsid w:val="00912FCC"/>
    <w:rsid w:val="00914A55"/>
    <w:rsid w:val="00920BE3"/>
    <w:rsid w:val="0092430A"/>
    <w:rsid w:val="00927F9D"/>
    <w:rsid w:val="0093074C"/>
    <w:rsid w:val="00930917"/>
    <w:rsid w:val="009317D2"/>
    <w:rsid w:val="009355C2"/>
    <w:rsid w:val="00943ED5"/>
    <w:rsid w:val="009505D0"/>
    <w:rsid w:val="009508D9"/>
    <w:rsid w:val="00950C73"/>
    <w:rsid w:val="0095220E"/>
    <w:rsid w:val="00952AC2"/>
    <w:rsid w:val="00961666"/>
    <w:rsid w:val="009732F0"/>
    <w:rsid w:val="00990308"/>
    <w:rsid w:val="009964D8"/>
    <w:rsid w:val="00996BDF"/>
    <w:rsid w:val="00996CDC"/>
    <w:rsid w:val="009A142F"/>
    <w:rsid w:val="009A7B5C"/>
    <w:rsid w:val="009B0871"/>
    <w:rsid w:val="009B3174"/>
    <w:rsid w:val="009C7C31"/>
    <w:rsid w:val="009D6592"/>
    <w:rsid w:val="009E1F3C"/>
    <w:rsid w:val="009E445E"/>
    <w:rsid w:val="009E683B"/>
    <w:rsid w:val="009E7739"/>
    <w:rsid w:val="009F10DF"/>
    <w:rsid w:val="009F497F"/>
    <w:rsid w:val="00A0055C"/>
    <w:rsid w:val="00A006D4"/>
    <w:rsid w:val="00A02E08"/>
    <w:rsid w:val="00A06EF9"/>
    <w:rsid w:val="00A22687"/>
    <w:rsid w:val="00A31A48"/>
    <w:rsid w:val="00A36781"/>
    <w:rsid w:val="00A43877"/>
    <w:rsid w:val="00A5598D"/>
    <w:rsid w:val="00A57291"/>
    <w:rsid w:val="00A610FB"/>
    <w:rsid w:val="00A6123C"/>
    <w:rsid w:val="00A6201C"/>
    <w:rsid w:val="00A65CA8"/>
    <w:rsid w:val="00A66069"/>
    <w:rsid w:val="00A779CB"/>
    <w:rsid w:val="00A83063"/>
    <w:rsid w:val="00A8465D"/>
    <w:rsid w:val="00A8620D"/>
    <w:rsid w:val="00A86E6F"/>
    <w:rsid w:val="00A9209B"/>
    <w:rsid w:val="00A97DB2"/>
    <w:rsid w:val="00AA1928"/>
    <w:rsid w:val="00AA4AE5"/>
    <w:rsid w:val="00AA4CC5"/>
    <w:rsid w:val="00AB32C8"/>
    <w:rsid w:val="00AB410E"/>
    <w:rsid w:val="00AD175B"/>
    <w:rsid w:val="00AD2F9A"/>
    <w:rsid w:val="00AE222D"/>
    <w:rsid w:val="00AE72A7"/>
    <w:rsid w:val="00AF47FA"/>
    <w:rsid w:val="00AF49E2"/>
    <w:rsid w:val="00B1005B"/>
    <w:rsid w:val="00B1343F"/>
    <w:rsid w:val="00B17A87"/>
    <w:rsid w:val="00B33D11"/>
    <w:rsid w:val="00B3633B"/>
    <w:rsid w:val="00B36E34"/>
    <w:rsid w:val="00B426F3"/>
    <w:rsid w:val="00B44B36"/>
    <w:rsid w:val="00B4590C"/>
    <w:rsid w:val="00B46C7F"/>
    <w:rsid w:val="00B50993"/>
    <w:rsid w:val="00B51C29"/>
    <w:rsid w:val="00B52A4F"/>
    <w:rsid w:val="00B548BB"/>
    <w:rsid w:val="00B621D8"/>
    <w:rsid w:val="00B67D26"/>
    <w:rsid w:val="00B67D91"/>
    <w:rsid w:val="00B73DA4"/>
    <w:rsid w:val="00B74BF8"/>
    <w:rsid w:val="00B77E8A"/>
    <w:rsid w:val="00B84A78"/>
    <w:rsid w:val="00B85934"/>
    <w:rsid w:val="00B93922"/>
    <w:rsid w:val="00B94C75"/>
    <w:rsid w:val="00BA5AED"/>
    <w:rsid w:val="00BB255A"/>
    <w:rsid w:val="00BB2860"/>
    <w:rsid w:val="00BC0620"/>
    <w:rsid w:val="00BC2E40"/>
    <w:rsid w:val="00BC3E5F"/>
    <w:rsid w:val="00BD226A"/>
    <w:rsid w:val="00BD374D"/>
    <w:rsid w:val="00BE5D0B"/>
    <w:rsid w:val="00BF10A7"/>
    <w:rsid w:val="00BF6FDA"/>
    <w:rsid w:val="00C07EC9"/>
    <w:rsid w:val="00C12689"/>
    <w:rsid w:val="00C25BA1"/>
    <w:rsid w:val="00C30C3A"/>
    <w:rsid w:val="00C3548C"/>
    <w:rsid w:val="00C40399"/>
    <w:rsid w:val="00C53BF2"/>
    <w:rsid w:val="00C54F8E"/>
    <w:rsid w:val="00C56AE0"/>
    <w:rsid w:val="00C62B73"/>
    <w:rsid w:val="00C669D8"/>
    <w:rsid w:val="00C72FA2"/>
    <w:rsid w:val="00C81F7B"/>
    <w:rsid w:val="00C86D0C"/>
    <w:rsid w:val="00C952E0"/>
    <w:rsid w:val="00CA1F85"/>
    <w:rsid w:val="00CA2465"/>
    <w:rsid w:val="00CB3C5F"/>
    <w:rsid w:val="00CB7DD3"/>
    <w:rsid w:val="00CC28C6"/>
    <w:rsid w:val="00CC3D2E"/>
    <w:rsid w:val="00CC4116"/>
    <w:rsid w:val="00CC74D8"/>
    <w:rsid w:val="00CD1BBE"/>
    <w:rsid w:val="00CE6AFF"/>
    <w:rsid w:val="00CF75BC"/>
    <w:rsid w:val="00CF7ED7"/>
    <w:rsid w:val="00D02D1A"/>
    <w:rsid w:val="00D10E89"/>
    <w:rsid w:val="00D110AE"/>
    <w:rsid w:val="00D13E40"/>
    <w:rsid w:val="00D1407F"/>
    <w:rsid w:val="00D14093"/>
    <w:rsid w:val="00D151DB"/>
    <w:rsid w:val="00D152D5"/>
    <w:rsid w:val="00D16A00"/>
    <w:rsid w:val="00D21E12"/>
    <w:rsid w:val="00D26DC7"/>
    <w:rsid w:val="00D34D69"/>
    <w:rsid w:val="00D369F4"/>
    <w:rsid w:val="00D374FC"/>
    <w:rsid w:val="00D51537"/>
    <w:rsid w:val="00D541CC"/>
    <w:rsid w:val="00D54C07"/>
    <w:rsid w:val="00D64804"/>
    <w:rsid w:val="00D73759"/>
    <w:rsid w:val="00D83BD5"/>
    <w:rsid w:val="00D83C90"/>
    <w:rsid w:val="00D85738"/>
    <w:rsid w:val="00D9190E"/>
    <w:rsid w:val="00D9217C"/>
    <w:rsid w:val="00D93345"/>
    <w:rsid w:val="00D951B3"/>
    <w:rsid w:val="00D95595"/>
    <w:rsid w:val="00DA18C0"/>
    <w:rsid w:val="00DA47AA"/>
    <w:rsid w:val="00DA490A"/>
    <w:rsid w:val="00DB5C46"/>
    <w:rsid w:val="00DB71EE"/>
    <w:rsid w:val="00DC0AFB"/>
    <w:rsid w:val="00DD2315"/>
    <w:rsid w:val="00DD3AC3"/>
    <w:rsid w:val="00DD53E6"/>
    <w:rsid w:val="00DD5C36"/>
    <w:rsid w:val="00DE1051"/>
    <w:rsid w:val="00DE1087"/>
    <w:rsid w:val="00DE2484"/>
    <w:rsid w:val="00DE4F9C"/>
    <w:rsid w:val="00DE5728"/>
    <w:rsid w:val="00E01F62"/>
    <w:rsid w:val="00E051B4"/>
    <w:rsid w:val="00E14ABA"/>
    <w:rsid w:val="00E14B3A"/>
    <w:rsid w:val="00E16AC8"/>
    <w:rsid w:val="00E23406"/>
    <w:rsid w:val="00E2613E"/>
    <w:rsid w:val="00E306E4"/>
    <w:rsid w:val="00E435C9"/>
    <w:rsid w:val="00E50247"/>
    <w:rsid w:val="00E51D5F"/>
    <w:rsid w:val="00E53839"/>
    <w:rsid w:val="00E61E98"/>
    <w:rsid w:val="00E73518"/>
    <w:rsid w:val="00E73FBF"/>
    <w:rsid w:val="00E92AB8"/>
    <w:rsid w:val="00EA0505"/>
    <w:rsid w:val="00EA1640"/>
    <w:rsid w:val="00EA55A7"/>
    <w:rsid w:val="00EA5647"/>
    <w:rsid w:val="00EB5753"/>
    <w:rsid w:val="00EB7E16"/>
    <w:rsid w:val="00EC3D1C"/>
    <w:rsid w:val="00EC3DE5"/>
    <w:rsid w:val="00EF0D6C"/>
    <w:rsid w:val="00F009A0"/>
    <w:rsid w:val="00F03A0B"/>
    <w:rsid w:val="00F063B8"/>
    <w:rsid w:val="00F21730"/>
    <w:rsid w:val="00F254E5"/>
    <w:rsid w:val="00F33464"/>
    <w:rsid w:val="00F33588"/>
    <w:rsid w:val="00F422DB"/>
    <w:rsid w:val="00F5086A"/>
    <w:rsid w:val="00F5494D"/>
    <w:rsid w:val="00F55991"/>
    <w:rsid w:val="00F5746C"/>
    <w:rsid w:val="00F653DB"/>
    <w:rsid w:val="00F703A8"/>
    <w:rsid w:val="00F724F6"/>
    <w:rsid w:val="00F81906"/>
    <w:rsid w:val="00F81F54"/>
    <w:rsid w:val="00F83029"/>
    <w:rsid w:val="00F84DF6"/>
    <w:rsid w:val="00F90030"/>
    <w:rsid w:val="00F9718A"/>
    <w:rsid w:val="00FA1F17"/>
    <w:rsid w:val="00FB38ED"/>
    <w:rsid w:val="00FC030A"/>
    <w:rsid w:val="00FC270B"/>
    <w:rsid w:val="00FD24A7"/>
    <w:rsid w:val="00FD3C14"/>
    <w:rsid w:val="00FD76A7"/>
    <w:rsid w:val="00FE654C"/>
    <w:rsid w:val="00FF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2FEC14A"/>
  <w15:docId w15:val="{D82118AE-5A44-4C42-878A-A5DFC6A6A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5D0"/>
    <w:rPr>
      <w:lang w:val="ru-RU" w:eastAsia="ru-RU"/>
    </w:rPr>
  </w:style>
  <w:style w:type="paragraph" w:styleId="2">
    <w:name w:val="heading 2"/>
    <w:basedOn w:val="a"/>
    <w:next w:val="a"/>
    <w:qFormat/>
    <w:rsid w:val="009505D0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505D0"/>
    <w:pPr>
      <w:spacing w:before="120"/>
      <w:ind w:firstLine="720"/>
      <w:jc w:val="both"/>
    </w:pPr>
    <w:rPr>
      <w:sz w:val="28"/>
    </w:rPr>
  </w:style>
  <w:style w:type="paragraph" w:customStyle="1" w:styleId="FR1">
    <w:name w:val="FR1"/>
    <w:rsid w:val="009505D0"/>
    <w:pPr>
      <w:widowControl w:val="0"/>
      <w:spacing w:before="160" w:line="260" w:lineRule="auto"/>
    </w:pPr>
    <w:rPr>
      <w:rFonts w:ascii="Arial" w:hAnsi="Arial"/>
      <w:snapToGrid w:val="0"/>
      <w:sz w:val="18"/>
      <w:lang w:val="ru-RU" w:eastAsia="ru-RU"/>
    </w:rPr>
  </w:style>
  <w:style w:type="paragraph" w:styleId="3">
    <w:name w:val="Body Text 3"/>
    <w:basedOn w:val="a"/>
    <w:rsid w:val="009505D0"/>
    <w:pPr>
      <w:jc w:val="both"/>
    </w:pPr>
    <w:rPr>
      <w:rFonts w:ascii="Arial" w:hAnsi="Arial"/>
      <w:snapToGrid w:val="0"/>
      <w:sz w:val="24"/>
    </w:rPr>
  </w:style>
  <w:style w:type="paragraph" w:styleId="20">
    <w:name w:val="Body Text 2"/>
    <w:basedOn w:val="a"/>
    <w:rsid w:val="009505D0"/>
    <w:pPr>
      <w:jc w:val="both"/>
    </w:pPr>
    <w:rPr>
      <w:snapToGrid w:val="0"/>
      <w:sz w:val="26"/>
    </w:rPr>
  </w:style>
  <w:style w:type="paragraph" w:styleId="a4">
    <w:name w:val="header"/>
    <w:basedOn w:val="a"/>
    <w:link w:val="a5"/>
    <w:rsid w:val="00032328"/>
    <w:pPr>
      <w:tabs>
        <w:tab w:val="center" w:pos="4536"/>
        <w:tab w:val="right" w:pos="9072"/>
      </w:tabs>
    </w:pPr>
  </w:style>
  <w:style w:type="paragraph" w:styleId="a6">
    <w:name w:val="footer"/>
    <w:basedOn w:val="a"/>
    <w:link w:val="a7"/>
    <w:uiPriority w:val="99"/>
    <w:rsid w:val="00A0055C"/>
    <w:pPr>
      <w:tabs>
        <w:tab w:val="center" w:pos="4677"/>
        <w:tab w:val="right" w:pos="9355"/>
      </w:tabs>
    </w:pPr>
  </w:style>
  <w:style w:type="paragraph" w:styleId="21">
    <w:name w:val="Body Text Indent 2"/>
    <w:basedOn w:val="a"/>
    <w:rsid w:val="00591640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F83029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rsid w:val="005C53F2"/>
    <w:rPr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763ABB"/>
    <w:rPr>
      <w:lang w:val="ru-RU" w:eastAsia="ru-RU"/>
    </w:rPr>
  </w:style>
  <w:style w:type="table" w:styleId="a9">
    <w:name w:val="Table Grid"/>
    <w:basedOn w:val="a1"/>
    <w:uiPriority w:val="39"/>
    <w:rsid w:val="00AE222D"/>
    <w:rPr>
      <w:rFonts w:asciiTheme="minorHAnsi" w:eastAsiaTheme="minorHAnsi" w:hAnsiTheme="minorHAnsi"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E22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B621D8"/>
    <w:rPr>
      <w:color w:val="0563C1"/>
      <w:u w:val="single"/>
    </w:rPr>
  </w:style>
  <w:style w:type="character" w:styleId="ac">
    <w:name w:val="annotation reference"/>
    <w:basedOn w:val="a0"/>
    <w:uiPriority w:val="99"/>
    <w:semiHidden/>
    <w:unhideWhenUsed/>
    <w:rsid w:val="00193F1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93F1B"/>
    <w:pPr>
      <w:spacing w:after="120"/>
      <w:jc w:val="both"/>
    </w:pPr>
    <w:rPr>
      <w:rFonts w:ascii="Calibri" w:eastAsia="Calibri" w:hAnsi="Calibri"/>
      <w:lang w:eastAsia="en-US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93F1B"/>
    <w:rPr>
      <w:rFonts w:ascii="Calibri" w:eastAsia="Calibri" w:hAnsi="Calibri"/>
      <w:lang w:val="ru-RU"/>
    </w:rPr>
  </w:style>
  <w:style w:type="paragraph" w:styleId="af">
    <w:name w:val="annotation subject"/>
    <w:basedOn w:val="ad"/>
    <w:next w:val="ad"/>
    <w:link w:val="af0"/>
    <w:semiHidden/>
    <w:unhideWhenUsed/>
    <w:rsid w:val="00256B6A"/>
    <w:pPr>
      <w:spacing w:after="0"/>
      <w:jc w:val="left"/>
    </w:pPr>
    <w:rPr>
      <w:rFonts w:ascii="Times New Roman" w:eastAsia="Times New Roman" w:hAnsi="Times New Roman"/>
      <w:b/>
      <w:bCs/>
      <w:lang w:eastAsia="ru-RU"/>
    </w:rPr>
  </w:style>
  <w:style w:type="character" w:customStyle="1" w:styleId="af0">
    <w:name w:val="Тема примечания Знак"/>
    <w:basedOn w:val="ae"/>
    <w:link w:val="af"/>
    <w:semiHidden/>
    <w:rsid w:val="00256B6A"/>
    <w:rPr>
      <w:rFonts w:ascii="Calibri" w:eastAsia="Calibri" w:hAnsi="Calibri"/>
      <w:b/>
      <w:bCs/>
      <w:lang w:val="ru-RU" w:eastAsia="ru-RU"/>
    </w:rPr>
  </w:style>
  <w:style w:type="paragraph" w:styleId="af1">
    <w:name w:val="Body Text"/>
    <w:basedOn w:val="a"/>
    <w:link w:val="af2"/>
    <w:semiHidden/>
    <w:unhideWhenUsed/>
    <w:rsid w:val="002B5C1D"/>
    <w:pPr>
      <w:spacing w:after="120"/>
    </w:pPr>
  </w:style>
  <w:style w:type="character" w:customStyle="1" w:styleId="af2">
    <w:name w:val="Основной текст Знак"/>
    <w:basedOn w:val="a0"/>
    <w:link w:val="af1"/>
    <w:semiHidden/>
    <w:rsid w:val="002B5C1D"/>
    <w:rPr>
      <w:lang w:val="ru-RU" w:eastAsia="ru-RU"/>
    </w:rPr>
  </w:style>
  <w:style w:type="character" w:styleId="af3">
    <w:name w:val="Placeholder Text"/>
    <w:basedOn w:val="a0"/>
    <w:uiPriority w:val="99"/>
    <w:semiHidden/>
    <w:rsid w:val="00FD76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4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38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15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379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009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758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633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494183">
                                          <w:marLeft w:val="0"/>
                                          <w:marRight w:val="0"/>
                                          <w:marTop w:val="0"/>
                                          <w:marBottom w:val="28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925041">
                                              <w:marLeft w:val="0"/>
                                              <w:marRight w:val="0"/>
                                              <w:marTop w:val="0"/>
                                              <w:marBottom w:val="288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7724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06802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88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6188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8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7280243">
                                                              <w:marLeft w:val="2"/>
                                                              <w:marRight w:val="2"/>
                                                              <w:marTop w:val="1"/>
                                                              <w:marBottom w:val="1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9885292">
                                                                  <w:marLeft w:val="2"/>
                                                                  <w:marRight w:val="2"/>
                                                                  <w:marTop w:val="1"/>
                                                                  <w:marBottom w:val="1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9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mp\Corr\BB%20templates\&#1053;&#1086;&#1074;&#1099;&#1077;\&#1041;&#1083;&#1072;&#1085;&#1082;%20&#1055;&#1080;&#1089;&#1100;&#1084;&#1072;%20-%20&#1050;&#1058;&#1050;-&#105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574ED-03E0-467D-9218-ACF154902405}">
  <ds:schemaRefs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a1f98378-c797-4c3e-8f04-ddadc3b43477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703EA00-75A4-4B4C-8D3F-EC75DC3EA1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C94EE7-E3DE-43F2-9085-6F7995DED6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67A9DC-F921-47E2-9884-ADD38061F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- КТК-Р.dotx</Template>
  <TotalTime>17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Tishechkina, Victoria</dc:creator>
  <cp:lastModifiedBy>tsyd0408</cp:lastModifiedBy>
  <cp:revision>11</cp:revision>
  <cp:lastPrinted>2018-12-13T12:56:00Z</cp:lastPrinted>
  <dcterms:created xsi:type="dcterms:W3CDTF">2023-05-24T08:58:00Z</dcterms:created>
  <dcterms:modified xsi:type="dcterms:W3CDTF">2023-08-16T14:40:00Z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0x010100DDDD85E079DBCA48B0A78D3A7501F9CC</vt:lpwstr>
  </property>
</Properties>
</file>